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61D29" w14:textId="6818D2A9" w:rsidR="00FF20B0" w:rsidRDefault="00FF20B0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</w:t>
      </w:r>
      <w:r>
        <w:rPr>
          <w:rFonts w:ascii="標楷體" w:eastAsia="標楷體" w:hAnsi="標楷體"/>
          <w:sz w:val="20"/>
        </w:rPr>
        <w:t>：</w:t>
      </w:r>
      <w:r>
        <w:rPr>
          <w:rFonts w:ascii="標楷體" w:eastAsia="標楷體" w:hAnsi="標楷體" w:hint="eastAsia"/>
          <w:sz w:val="20"/>
        </w:rPr>
        <w:t>新臺幣</w:t>
      </w:r>
      <w:r w:rsidR="00B1636A">
        <w:rPr>
          <w:rFonts w:ascii="標楷體" w:eastAsia="標楷體" w:hAnsi="標楷體" w:hint="eastAsia"/>
          <w:sz w:val="20"/>
        </w:rPr>
        <w:t>元</w:t>
      </w:r>
    </w:p>
    <w:tbl>
      <w:tblPr>
        <w:tblW w:w="22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400"/>
        <w:gridCol w:w="400"/>
        <w:gridCol w:w="400"/>
        <w:gridCol w:w="1858"/>
        <w:gridCol w:w="2693"/>
        <w:gridCol w:w="1086"/>
        <w:gridCol w:w="1087"/>
        <w:gridCol w:w="1087"/>
        <w:gridCol w:w="1087"/>
        <w:gridCol w:w="1086"/>
        <w:gridCol w:w="1087"/>
        <w:gridCol w:w="1087"/>
        <w:gridCol w:w="1087"/>
        <w:gridCol w:w="1086"/>
        <w:gridCol w:w="1087"/>
        <w:gridCol w:w="1087"/>
        <w:gridCol w:w="1087"/>
        <w:gridCol w:w="1418"/>
        <w:gridCol w:w="1321"/>
      </w:tblGrid>
      <w:tr w:rsidR="00FF20B0" w14:paraId="237EEDF4" w14:textId="77777777" w:rsidTr="0079066B">
        <w:trPr>
          <w:cantSplit/>
          <w:trHeight w:val="340"/>
          <w:tblHeader/>
          <w:jc w:val="center"/>
        </w:trPr>
        <w:tc>
          <w:tcPr>
            <w:tcW w:w="3658" w:type="dxa"/>
            <w:gridSpan w:val="5"/>
            <w:vMerge w:val="restart"/>
            <w:tcBorders>
              <w:left w:val="nil"/>
            </w:tcBorders>
            <w:vAlign w:val="center"/>
          </w:tcPr>
          <w:p w14:paraId="2D697A3F" w14:textId="77777777"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693" w:type="dxa"/>
            <w:vMerge w:val="restart"/>
            <w:vAlign w:val="center"/>
          </w:tcPr>
          <w:p w14:paraId="4283A03F" w14:textId="77777777" w:rsidR="00FF20B0" w:rsidRDefault="00FF20B0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3041" w:type="dxa"/>
            <w:gridSpan w:val="12"/>
            <w:tcBorders>
              <w:right w:val="single" w:sz="12" w:space="0" w:color="auto"/>
            </w:tcBorders>
            <w:vAlign w:val="center"/>
          </w:tcPr>
          <w:p w14:paraId="4EA7772A" w14:textId="77777777" w:rsidR="00FF20B0" w:rsidRDefault="00FF20B0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9935DC7" w14:textId="77777777"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</w:p>
          <w:p w14:paraId="758154C3" w14:textId="6206097D" w:rsidR="00FF20B0" w:rsidRDefault="00B1636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市</w:t>
            </w:r>
            <w:r w:rsidR="00FF20B0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321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7D9DA2E4" w14:textId="77777777"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FF20B0" w14:paraId="203EE1A6" w14:textId="77777777" w:rsidTr="0079066B">
        <w:trPr>
          <w:cantSplit/>
          <w:trHeight w:val="340"/>
          <w:tblHeader/>
          <w:jc w:val="center"/>
        </w:trPr>
        <w:tc>
          <w:tcPr>
            <w:tcW w:w="3658" w:type="dxa"/>
            <w:gridSpan w:val="5"/>
            <w:vMerge/>
            <w:tcBorders>
              <w:left w:val="nil"/>
            </w:tcBorders>
          </w:tcPr>
          <w:p w14:paraId="577B7D7C" w14:textId="77777777"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93" w:type="dxa"/>
            <w:vMerge/>
          </w:tcPr>
          <w:p w14:paraId="3789E1B4" w14:textId="77777777"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47" w:type="dxa"/>
            <w:gridSpan w:val="4"/>
            <w:vAlign w:val="center"/>
          </w:tcPr>
          <w:p w14:paraId="3FA48032" w14:textId="77777777" w:rsidR="00FF20B0" w:rsidRDefault="00FF20B0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772259" w:rsidRPr="005109D0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4347" w:type="dxa"/>
            <w:gridSpan w:val="4"/>
            <w:vAlign w:val="center"/>
          </w:tcPr>
          <w:p w14:paraId="24D6D4C8" w14:textId="77777777"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4347" w:type="dxa"/>
            <w:gridSpan w:val="4"/>
            <w:tcBorders>
              <w:right w:val="single" w:sz="12" w:space="0" w:color="auto"/>
            </w:tcBorders>
            <w:vAlign w:val="center"/>
          </w:tcPr>
          <w:p w14:paraId="60ADD598" w14:textId="77777777" w:rsidR="00FF20B0" w:rsidRDefault="00FF20B0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7E8195D" w14:textId="77777777"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21" w:type="dxa"/>
            <w:vMerge/>
            <w:tcBorders>
              <w:left w:val="single" w:sz="12" w:space="0" w:color="auto"/>
              <w:right w:val="nil"/>
            </w:tcBorders>
          </w:tcPr>
          <w:p w14:paraId="6E21C2E6" w14:textId="77777777"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FF20B0" w14:paraId="41606178" w14:textId="77777777" w:rsidTr="0079066B">
        <w:trPr>
          <w:cantSplit/>
          <w:trHeight w:val="340"/>
          <w:tblHeader/>
          <w:jc w:val="center"/>
        </w:trPr>
        <w:tc>
          <w:tcPr>
            <w:tcW w:w="600" w:type="dxa"/>
            <w:vMerge w:val="restart"/>
            <w:tcBorders>
              <w:left w:val="nil"/>
            </w:tcBorders>
            <w:vAlign w:val="center"/>
          </w:tcPr>
          <w:p w14:paraId="27636CF5" w14:textId="77777777" w:rsidR="00FF20B0" w:rsidRPr="0063592F" w:rsidRDefault="00FF20B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3592F">
              <w:rPr>
                <w:rFonts w:ascii="標楷體" w:eastAsia="標楷體" w:hAnsi="標楷體" w:hint="eastAsia"/>
                <w:sz w:val="20"/>
              </w:rPr>
              <w:t>年度</w:t>
            </w:r>
          </w:p>
        </w:tc>
        <w:tc>
          <w:tcPr>
            <w:tcW w:w="400" w:type="dxa"/>
            <w:vMerge w:val="restart"/>
            <w:tcBorders>
              <w:left w:val="nil"/>
            </w:tcBorders>
            <w:vAlign w:val="center"/>
          </w:tcPr>
          <w:p w14:paraId="2C57A9B4" w14:textId="77777777" w:rsidR="00FF20B0" w:rsidRDefault="00FF20B0" w:rsidP="0063592F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00" w:type="dxa"/>
            <w:vMerge w:val="restart"/>
            <w:vAlign w:val="center"/>
          </w:tcPr>
          <w:p w14:paraId="3A1628CC" w14:textId="77777777" w:rsidR="00FF20B0" w:rsidRDefault="00FF20B0" w:rsidP="0063592F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400" w:type="dxa"/>
            <w:vMerge w:val="restart"/>
            <w:vAlign w:val="center"/>
          </w:tcPr>
          <w:p w14:paraId="7F27DBBE" w14:textId="77777777" w:rsidR="00FF20B0" w:rsidRDefault="00FF20B0" w:rsidP="0063592F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1858" w:type="dxa"/>
            <w:vMerge w:val="restart"/>
            <w:vAlign w:val="center"/>
          </w:tcPr>
          <w:p w14:paraId="37260CB9" w14:textId="77777777" w:rsidR="00FF20B0" w:rsidRDefault="00FF20B0">
            <w:pPr>
              <w:ind w:leftChars="32" w:left="77" w:right="79"/>
              <w:jc w:val="center"/>
              <w:rPr>
                <w:rFonts w:ascii="標楷體" w:eastAsia="標楷體" w:hAnsi="標楷體"/>
                <w:sz w:val="20"/>
              </w:rPr>
            </w:pPr>
            <w:r w:rsidRPr="0063592F">
              <w:rPr>
                <w:rFonts w:ascii="標楷體" w:eastAsia="標楷體" w:hAnsi="標楷體" w:hint="eastAsia"/>
                <w:spacing w:val="600"/>
                <w:kern w:val="0"/>
                <w:sz w:val="20"/>
                <w:fitText w:val="1600" w:id="-958640127"/>
              </w:rPr>
              <w:t>名</w:t>
            </w:r>
            <w:r w:rsidRPr="0063592F">
              <w:rPr>
                <w:rFonts w:ascii="標楷體" w:eastAsia="標楷體" w:hAnsi="標楷體" w:hint="eastAsia"/>
                <w:kern w:val="0"/>
                <w:sz w:val="20"/>
                <w:fitText w:val="1600" w:id="-958640127"/>
              </w:rPr>
              <w:t>稱</w:t>
            </w:r>
          </w:p>
        </w:tc>
        <w:tc>
          <w:tcPr>
            <w:tcW w:w="2693" w:type="dxa"/>
            <w:vMerge/>
          </w:tcPr>
          <w:p w14:paraId="49C2E30F" w14:textId="77777777" w:rsidR="00FF20B0" w:rsidRDefault="00FF20B0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73" w:type="dxa"/>
            <w:gridSpan w:val="2"/>
            <w:vAlign w:val="center"/>
          </w:tcPr>
          <w:p w14:paraId="548D85B9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174" w:type="dxa"/>
            <w:gridSpan w:val="2"/>
            <w:vAlign w:val="center"/>
          </w:tcPr>
          <w:p w14:paraId="544FEACA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73" w:type="dxa"/>
            <w:gridSpan w:val="2"/>
            <w:vAlign w:val="center"/>
          </w:tcPr>
          <w:p w14:paraId="18EF2665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174" w:type="dxa"/>
            <w:gridSpan w:val="2"/>
            <w:vAlign w:val="center"/>
          </w:tcPr>
          <w:p w14:paraId="29A0B075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73" w:type="dxa"/>
            <w:gridSpan w:val="2"/>
            <w:vAlign w:val="center"/>
          </w:tcPr>
          <w:p w14:paraId="149E4216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174" w:type="dxa"/>
            <w:gridSpan w:val="2"/>
            <w:tcBorders>
              <w:right w:val="single" w:sz="12" w:space="0" w:color="auto"/>
            </w:tcBorders>
            <w:vAlign w:val="center"/>
          </w:tcPr>
          <w:p w14:paraId="165A07B5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6E669B2" w14:textId="77777777"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21" w:type="dxa"/>
            <w:vMerge/>
            <w:tcBorders>
              <w:left w:val="single" w:sz="12" w:space="0" w:color="auto"/>
              <w:right w:val="nil"/>
            </w:tcBorders>
          </w:tcPr>
          <w:p w14:paraId="20719B52" w14:textId="77777777"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FF20B0" w14:paraId="14C535CC" w14:textId="77777777" w:rsidTr="0079066B">
        <w:trPr>
          <w:cantSplit/>
          <w:trHeight w:val="340"/>
          <w:tblHeader/>
          <w:jc w:val="center"/>
        </w:trPr>
        <w:tc>
          <w:tcPr>
            <w:tcW w:w="600" w:type="dxa"/>
            <w:vMerge/>
            <w:tcBorders>
              <w:left w:val="nil"/>
            </w:tcBorders>
          </w:tcPr>
          <w:p w14:paraId="298819C7" w14:textId="77777777" w:rsidR="00FF20B0" w:rsidRDefault="00FF20B0">
            <w:pPr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00" w:type="dxa"/>
            <w:vMerge/>
            <w:tcBorders>
              <w:left w:val="nil"/>
            </w:tcBorders>
          </w:tcPr>
          <w:p w14:paraId="6551B152" w14:textId="77777777"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0" w:type="dxa"/>
            <w:vMerge/>
          </w:tcPr>
          <w:p w14:paraId="0A0C8251" w14:textId="77777777"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0" w:type="dxa"/>
            <w:vMerge/>
          </w:tcPr>
          <w:p w14:paraId="1CF003A4" w14:textId="77777777"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58" w:type="dxa"/>
            <w:vMerge/>
          </w:tcPr>
          <w:p w14:paraId="3EC8767B" w14:textId="77777777"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93" w:type="dxa"/>
            <w:vMerge/>
          </w:tcPr>
          <w:p w14:paraId="2B762699" w14:textId="77777777" w:rsidR="00FF20B0" w:rsidRDefault="00FF20B0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6" w:type="dxa"/>
            <w:vAlign w:val="center"/>
          </w:tcPr>
          <w:p w14:paraId="6EB39438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87" w:type="dxa"/>
            <w:vAlign w:val="center"/>
          </w:tcPr>
          <w:p w14:paraId="7A4A23F9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87" w:type="dxa"/>
            <w:vAlign w:val="center"/>
          </w:tcPr>
          <w:p w14:paraId="0952FC93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87" w:type="dxa"/>
            <w:vAlign w:val="center"/>
          </w:tcPr>
          <w:p w14:paraId="4FB04348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86" w:type="dxa"/>
            <w:vAlign w:val="center"/>
          </w:tcPr>
          <w:p w14:paraId="3811FD9E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87" w:type="dxa"/>
            <w:vAlign w:val="center"/>
          </w:tcPr>
          <w:p w14:paraId="253B75C9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87" w:type="dxa"/>
            <w:vAlign w:val="center"/>
          </w:tcPr>
          <w:p w14:paraId="75225C42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87" w:type="dxa"/>
            <w:vAlign w:val="center"/>
          </w:tcPr>
          <w:p w14:paraId="423A51AD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86" w:type="dxa"/>
            <w:vAlign w:val="center"/>
          </w:tcPr>
          <w:p w14:paraId="525C43DF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87" w:type="dxa"/>
            <w:vAlign w:val="center"/>
          </w:tcPr>
          <w:p w14:paraId="38A49CAD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87" w:type="dxa"/>
            <w:vAlign w:val="center"/>
          </w:tcPr>
          <w:p w14:paraId="1E1B6A72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87" w:type="dxa"/>
            <w:tcBorders>
              <w:right w:val="single" w:sz="12" w:space="0" w:color="auto"/>
            </w:tcBorders>
            <w:vAlign w:val="center"/>
          </w:tcPr>
          <w:p w14:paraId="1CCF69D6" w14:textId="77777777"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C1C0916" w14:textId="77777777"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21" w:type="dxa"/>
            <w:vMerge/>
            <w:tcBorders>
              <w:left w:val="single" w:sz="12" w:space="0" w:color="auto"/>
              <w:right w:val="nil"/>
            </w:tcBorders>
          </w:tcPr>
          <w:p w14:paraId="3A9582BC" w14:textId="77777777"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1636A" w:rsidRPr="000E40F7" w14:paraId="09C77893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48D9BDE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7A17941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58B571C7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43DABDDA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auto"/>
            <w:vAlign w:val="center"/>
          </w:tcPr>
          <w:p w14:paraId="39B236E0" w14:textId="77777777" w:rsidR="00B1636A" w:rsidRPr="000E40F7" w:rsidRDefault="00B1636A" w:rsidP="00572665">
            <w:pPr>
              <w:pStyle w:val="1"/>
              <w:rPr>
                <w:rFonts w:hAnsi="標楷體"/>
                <w:bCs w:val="0"/>
                <w:sz w:val="20"/>
              </w:rPr>
            </w:pPr>
            <w:r w:rsidRPr="000E40F7">
              <w:rPr>
                <w:rFonts w:hAnsi="標楷體" w:hint="eastAsia"/>
                <w:noProof/>
                <w:sz w:val="20"/>
              </w:rPr>
              <w:t>合計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  <w:vAlign w:val="center"/>
          </w:tcPr>
          <w:p w14:paraId="04F011AF" w14:textId="77777777" w:rsidR="00B1636A" w:rsidRPr="000E40F7" w:rsidRDefault="00B1636A" w:rsidP="00572665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center"/>
          </w:tcPr>
          <w:p w14:paraId="08E3260B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2,063,321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center"/>
          </w:tcPr>
          <w:p w14:paraId="0D3721B5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center"/>
          </w:tcPr>
          <w:p w14:paraId="1714C89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center"/>
          </w:tcPr>
          <w:p w14:paraId="1360064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center"/>
          </w:tcPr>
          <w:p w14:paraId="65DE695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center"/>
          </w:tcPr>
          <w:p w14:paraId="207C701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center"/>
          </w:tcPr>
          <w:p w14:paraId="60E43C3A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center"/>
          </w:tcPr>
          <w:p w14:paraId="2EE7672C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center"/>
          </w:tcPr>
          <w:p w14:paraId="7E6DBE40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center"/>
          </w:tcPr>
          <w:p w14:paraId="5328911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2,063,321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center"/>
          </w:tcPr>
          <w:p w14:paraId="5652F24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72650BC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3F41131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4456EC" w14:textId="77777777" w:rsidR="00B1636A" w:rsidRPr="000E40F7" w:rsidRDefault="00B1636A" w:rsidP="00572665">
            <w:pPr>
              <w:jc w:val="both"/>
              <w:rPr>
                <w:rFonts w:ascii="細明體" w:eastAsia="細明體"/>
                <w:b/>
                <w:sz w:val="20"/>
              </w:rPr>
            </w:pPr>
          </w:p>
        </w:tc>
      </w:tr>
      <w:tr w:rsidR="00B1636A" w:rsidRPr="000E40F7" w14:paraId="74B6FD8A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6954E7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107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EAEFEC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3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2E795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B1779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03659" w14:textId="77777777" w:rsidR="00B1636A" w:rsidRPr="000E40F7" w:rsidRDefault="00B1636A" w:rsidP="00572665">
            <w:pPr>
              <w:pStyle w:val="1"/>
              <w:rPr>
                <w:rFonts w:hAnsi="標楷體"/>
                <w:bCs w:val="0"/>
                <w:sz w:val="20"/>
              </w:rPr>
            </w:pPr>
            <w:r w:rsidRPr="000E40F7"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71F9C8" w14:textId="77777777" w:rsidR="00B1636A" w:rsidRPr="000E40F7" w:rsidRDefault="00B1636A" w:rsidP="00572665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88347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950,926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185A8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1625C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74594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516A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E3075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9D8C6B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20A96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0C284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32ED2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950,926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282BA5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1F2E5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425BF5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CEAC5B" w14:textId="77777777" w:rsidR="00B1636A" w:rsidRPr="000E40F7" w:rsidRDefault="00B1636A" w:rsidP="00572665">
            <w:pPr>
              <w:jc w:val="both"/>
              <w:rPr>
                <w:rFonts w:ascii="細明體" w:eastAsia="細明體"/>
                <w:b/>
                <w:sz w:val="20"/>
              </w:rPr>
            </w:pPr>
          </w:p>
        </w:tc>
      </w:tr>
      <w:tr w:rsidR="00B1636A" w14:paraId="66C892E7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299936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E76CAE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134AA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100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E3580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73DE0" w14:textId="58594F0F" w:rsidR="00B1636A" w:rsidRPr="0079066B" w:rsidRDefault="0079066B" w:rsidP="00572665">
            <w:pPr>
              <w:pStyle w:val="1"/>
              <w:ind w:leftChars="100" w:left="240"/>
              <w:rPr>
                <w:rFonts w:hAnsi="標楷體"/>
                <w:b w:val="0"/>
                <w:bCs w:val="0"/>
                <w:spacing w:val="-4"/>
                <w:sz w:val="20"/>
              </w:rPr>
            </w:pPr>
            <w:r w:rsidRPr="0079066B">
              <w:rPr>
                <w:rFonts w:hAnsi="標楷體" w:hint="eastAsia"/>
                <w:b w:val="0"/>
                <w:noProof/>
                <w:spacing w:val="-4"/>
                <w:sz w:val="20"/>
              </w:rPr>
              <w:t>高雄市政府</w:t>
            </w:r>
            <w:r w:rsidR="00B1636A" w:rsidRPr="0079066B">
              <w:rPr>
                <w:rFonts w:hAnsi="標楷體" w:hint="eastAsia"/>
                <w:b w:val="0"/>
                <w:noProof/>
                <w:spacing w:val="-4"/>
                <w:sz w:val="20"/>
              </w:rPr>
              <w:t>衛生局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D9410" w14:textId="77777777" w:rsidR="00B1636A" w:rsidRDefault="00B1636A" w:rsidP="00572665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2613E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950,926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D6B348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A87845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AC1DE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C0A1C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CB14E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AF512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89792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B8252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236C2B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950,926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9621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342C12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8B9F15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62BBBB" w14:textId="77777777" w:rsidR="00B1636A" w:rsidRDefault="00B1636A" w:rsidP="00572665">
            <w:pPr>
              <w:jc w:val="both"/>
              <w:rPr>
                <w:rFonts w:ascii="細明體" w:eastAsia="細明體"/>
                <w:sz w:val="20"/>
              </w:rPr>
            </w:pPr>
          </w:p>
        </w:tc>
      </w:tr>
      <w:tr w:rsidR="00B1636A" w14:paraId="0760DF53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B89AEF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1CA415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F8AA1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060387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1</w:t>
            </w: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C21EFE" w14:textId="77777777" w:rsidR="00B1636A" w:rsidRPr="000E40F7" w:rsidRDefault="00B1636A" w:rsidP="00280658">
            <w:pPr>
              <w:pStyle w:val="1"/>
              <w:ind w:leftChars="150" w:left="360"/>
              <w:rPr>
                <w:rFonts w:hAnsi="標楷體"/>
                <w:b w:val="0"/>
                <w:bCs w:val="0"/>
                <w:sz w:val="20"/>
              </w:rPr>
            </w:pPr>
            <w:r w:rsidRPr="000E40F7">
              <w:rPr>
                <w:rFonts w:hAnsi="標楷體" w:hint="eastAsia"/>
                <w:b w:val="0"/>
                <w:noProof/>
                <w:sz w:val="20"/>
              </w:rPr>
              <w:t>罰金罰鍰及怠金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BE504" w14:textId="11147961" w:rsidR="00B1636A" w:rsidRPr="00D81598" w:rsidRDefault="000E7D2E" w:rsidP="00572665">
            <w:pPr>
              <w:jc w:val="both"/>
              <w:rPr>
                <w:rFonts w:ascii="標楷體" w:eastAsia="標楷體" w:hAnsi="標楷體"/>
                <w:spacing w:val="-12"/>
                <w:sz w:val="20"/>
              </w:rPr>
            </w:pPr>
            <w:r w:rsidRPr="00D8159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減列已取得債權憑證之應收罰鍰</w:t>
            </w:r>
            <w:r w:rsidR="00B1636A" w:rsidRPr="00D8159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。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FDB620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950,926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0C424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15CBE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F9952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9D6B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0562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56A855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49041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F037A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52E84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950,926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67DE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79F69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F5E49B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5001C6" w14:textId="65CC77DD" w:rsidR="00B1636A" w:rsidRDefault="00B1636A" w:rsidP="00572665">
            <w:pPr>
              <w:jc w:val="both"/>
              <w:rPr>
                <w:rFonts w:ascii="細明體" w:eastAsia="細明體"/>
                <w:sz w:val="20"/>
              </w:rPr>
            </w:pPr>
          </w:p>
        </w:tc>
      </w:tr>
      <w:tr w:rsidR="00B1636A" w:rsidRPr="000E40F7" w14:paraId="642807DA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643730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A60394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6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4281F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E4018F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C8BAF" w14:textId="77777777" w:rsidR="00B1636A" w:rsidRPr="000E40F7" w:rsidRDefault="00B1636A" w:rsidP="00572665">
            <w:pPr>
              <w:pStyle w:val="1"/>
              <w:rPr>
                <w:rFonts w:hAnsi="標楷體"/>
                <w:bCs w:val="0"/>
                <w:sz w:val="20"/>
              </w:rPr>
            </w:pPr>
            <w:r w:rsidRPr="000E40F7">
              <w:rPr>
                <w:rFonts w:hAnsi="標楷體" w:hint="eastAsia"/>
                <w:noProof/>
                <w:sz w:val="20"/>
              </w:rPr>
              <w:t>財產收入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27B661" w14:textId="77777777" w:rsidR="00B1636A" w:rsidRPr="000E40F7" w:rsidRDefault="00B1636A" w:rsidP="00572665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8C802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392,352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E2F7E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0B2E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AB9E8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EA39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701A5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6E15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FD4F8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EA0C6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BA5B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392,352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20BF8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D1E76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AA86BF6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427FA6" w14:textId="77777777" w:rsidR="00B1636A" w:rsidRPr="000E40F7" w:rsidRDefault="00B1636A" w:rsidP="00572665">
            <w:pPr>
              <w:jc w:val="both"/>
              <w:rPr>
                <w:rFonts w:ascii="細明體" w:eastAsia="細明體"/>
                <w:b/>
                <w:sz w:val="20"/>
              </w:rPr>
            </w:pPr>
          </w:p>
        </w:tc>
      </w:tr>
      <w:tr w:rsidR="00B1636A" w14:paraId="563D5BC9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C21C78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CB257A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6972CB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40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5956F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22AC4C" w14:textId="150E6B72" w:rsidR="00B1636A" w:rsidRPr="0079066B" w:rsidRDefault="0079066B" w:rsidP="00572665">
            <w:pPr>
              <w:pStyle w:val="1"/>
              <w:ind w:leftChars="100" w:left="240"/>
              <w:rPr>
                <w:rFonts w:hAnsi="標楷體"/>
                <w:b w:val="0"/>
                <w:bCs w:val="0"/>
                <w:spacing w:val="-4"/>
                <w:sz w:val="20"/>
              </w:rPr>
            </w:pPr>
            <w:r w:rsidRPr="0079066B">
              <w:rPr>
                <w:rFonts w:hAnsi="標楷體" w:hint="eastAsia"/>
                <w:b w:val="0"/>
                <w:noProof/>
                <w:spacing w:val="-4"/>
                <w:sz w:val="20"/>
              </w:rPr>
              <w:t>高雄市政府</w:t>
            </w:r>
            <w:r w:rsidR="00B1636A" w:rsidRPr="0079066B">
              <w:rPr>
                <w:rFonts w:hAnsi="標楷體" w:hint="eastAsia"/>
                <w:b w:val="0"/>
                <w:noProof/>
                <w:spacing w:val="-4"/>
                <w:sz w:val="20"/>
              </w:rPr>
              <w:t>財政局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8CBCF" w14:textId="77777777" w:rsidR="00B1636A" w:rsidRDefault="00B1636A" w:rsidP="00572665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F82C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392,352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786660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FC74AC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4D7C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7D43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8484C4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61DAE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D8B2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13DE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17B40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392,352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720B0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1E285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7FF7EA8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AACB12" w14:textId="77777777" w:rsidR="00B1636A" w:rsidRDefault="00B1636A" w:rsidP="00572665">
            <w:pPr>
              <w:jc w:val="both"/>
              <w:rPr>
                <w:rFonts w:ascii="細明體" w:eastAsia="細明體"/>
                <w:sz w:val="20"/>
              </w:rPr>
            </w:pPr>
          </w:p>
        </w:tc>
      </w:tr>
      <w:tr w:rsidR="00B1636A" w14:paraId="4A70086A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F71DBE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3CAED5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BECAF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3BE1C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1</w:t>
            </w: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0E50F" w14:textId="77777777" w:rsidR="00B1636A" w:rsidRPr="000E40F7" w:rsidRDefault="00B1636A" w:rsidP="00572665">
            <w:pPr>
              <w:pStyle w:val="1"/>
              <w:ind w:leftChars="200" w:left="480"/>
              <w:rPr>
                <w:rFonts w:hAnsi="標楷體"/>
                <w:b w:val="0"/>
                <w:bCs w:val="0"/>
                <w:sz w:val="20"/>
              </w:rPr>
            </w:pPr>
            <w:r w:rsidRPr="000E40F7">
              <w:rPr>
                <w:rFonts w:hAnsi="標楷體" w:hint="eastAsia"/>
                <w:b w:val="0"/>
                <w:noProof/>
                <w:sz w:val="20"/>
              </w:rPr>
              <w:t>財產孳息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01C5C" w14:textId="603CC8A2" w:rsidR="00B1636A" w:rsidRDefault="000E7D2E" w:rsidP="00572665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0E7D2E">
              <w:rPr>
                <w:rFonts w:ascii="標楷體" w:eastAsia="標楷體" w:hAnsi="標楷體" w:hint="eastAsia"/>
                <w:noProof/>
                <w:sz w:val="20"/>
              </w:rPr>
              <w:t>減列經核定免繳納之應收使用補償金</w:t>
            </w:r>
            <w:r w:rsidRPr="00A5162C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CB9D5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392,352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81F400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7A72B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9105EB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CDE0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FE0A8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E6DD8B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E0B0B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8A6E0E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ACC66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392,352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3796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94B85B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7182C1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B1FE27" w14:textId="179C6CCF" w:rsidR="00B1636A" w:rsidRDefault="00B1636A" w:rsidP="00572665">
            <w:pPr>
              <w:jc w:val="both"/>
              <w:rPr>
                <w:rFonts w:ascii="細明體" w:eastAsia="細明體"/>
                <w:sz w:val="20"/>
              </w:rPr>
            </w:pPr>
          </w:p>
        </w:tc>
      </w:tr>
      <w:tr w:rsidR="00B1636A" w:rsidRPr="000E40F7" w14:paraId="2AC794AC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FFBA13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108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92567F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3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D400C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ED424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D435F" w14:textId="77777777" w:rsidR="00B1636A" w:rsidRPr="000E40F7" w:rsidRDefault="00B1636A" w:rsidP="00572665">
            <w:pPr>
              <w:pStyle w:val="1"/>
              <w:rPr>
                <w:rFonts w:hAnsi="標楷體"/>
                <w:bCs w:val="0"/>
                <w:sz w:val="20"/>
              </w:rPr>
            </w:pPr>
            <w:r w:rsidRPr="000E40F7"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0E4245" w14:textId="77777777" w:rsidR="00B1636A" w:rsidRPr="000E40F7" w:rsidRDefault="00B1636A" w:rsidP="00572665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1111BC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716,355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E2036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A989C4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70E00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81021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B3D3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A88500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035446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4E444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75A838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716,355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349E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F8044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C9094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76FCA7" w14:textId="77777777" w:rsidR="00B1636A" w:rsidRPr="000E40F7" w:rsidRDefault="00B1636A" w:rsidP="00572665">
            <w:pPr>
              <w:jc w:val="both"/>
              <w:rPr>
                <w:rFonts w:ascii="細明體" w:eastAsia="細明體"/>
                <w:b/>
                <w:sz w:val="20"/>
              </w:rPr>
            </w:pPr>
          </w:p>
        </w:tc>
      </w:tr>
      <w:tr w:rsidR="00B1636A" w14:paraId="34897BFC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9F43A8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F34E37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0C40B6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100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B70D1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C3CE94" w14:textId="53142126" w:rsidR="00B1636A" w:rsidRPr="000E40F7" w:rsidRDefault="0079066B" w:rsidP="00572665">
            <w:pPr>
              <w:pStyle w:val="1"/>
              <w:ind w:leftChars="100" w:left="240"/>
              <w:rPr>
                <w:rFonts w:hAnsi="標楷體"/>
                <w:b w:val="0"/>
                <w:bCs w:val="0"/>
                <w:sz w:val="20"/>
              </w:rPr>
            </w:pPr>
            <w:r w:rsidRPr="0079066B">
              <w:rPr>
                <w:rFonts w:hAnsi="標楷體" w:hint="eastAsia"/>
                <w:b w:val="0"/>
                <w:noProof/>
                <w:spacing w:val="-4"/>
                <w:sz w:val="20"/>
              </w:rPr>
              <w:t>高雄市政府衛生局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8D6A3" w14:textId="77777777" w:rsidR="00B1636A" w:rsidRDefault="00B1636A" w:rsidP="00572665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F010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716,355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682B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284C6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FC59E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12A33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BCE05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EB5E46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C6FB5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A64926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0FAD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716,355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B3E13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7D5113E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034BD2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807807" w14:textId="77777777" w:rsidR="00B1636A" w:rsidRDefault="00B1636A" w:rsidP="00572665">
            <w:pPr>
              <w:jc w:val="both"/>
              <w:rPr>
                <w:rFonts w:ascii="細明體" w:eastAsia="細明體"/>
                <w:sz w:val="20"/>
              </w:rPr>
            </w:pPr>
          </w:p>
        </w:tc>
      </w:tr>
      <w:tr w:rsidR="00B1636A" w14:paraId="5C625F80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664B6A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67E552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D53D07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2FEE6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1</w:t>
            </w: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4990BA" w14:textId="77777777" w:rsidR="00B1636A" w:rsidRPr="000E40F7" w:rsidRDefault="00B1636A" w:rsidP="00280658">
            <w:pPr>
              <w:pStyle w:val="1"/>
              <w:ind w:leftChars="150" w:left="360"/>
              <w:rPr>
                <w:rFonts w:hAnsi="標楷體"/>
                <w:b w:val="0"/>
                <w:bCs w:val="0"/>
                <w:sz w:val="20"/>
              </w:rPr>
            </w:pPr>
            <w:r w:rsidRPr="000E40F7">
              <w:rPr>
                <w:rFonts w:hAnsi="標楷體" w:hint="eastAsia"/>
                <w:b w:val="0"/>
                <w:noProof/>
                <w:sz w:val="20"/>
              </w:rPr>
              <w:t>罰金罰鍰及怠金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1FADF" w14:textId="29F69B64" w:rsidR="00B1636A" w:rsidRPr="00D81598" w:rsidRDefault="000E7D2E" w:rsidP="0057266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815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減列已取得債權憑證之應收罰鍰</w:t>
            </w:r>
            <w:r w:rsidR="00B1636A" w:rsidRPr="00D8159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22BE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716,355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B368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7AB51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C406D6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47135E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BEA58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14EE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9E22A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A550CB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93EA8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716,355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594BC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A7EB1A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F3397C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F11940" w14:textId="46DB345D" w:rsidR="00B1636A" w:rsidRDefault="00B1636A" w:rsidP="00572665">
            <w:pPr>
              <w:jc w:val="both"/>
              <w:rPr>
                <w:rFonts w:ascii="細明體" w:eastAsia="細明體"/>
                <w:sz w:val="20"/>
              </w:rPr>
            </w:pPr>
          </w:p>
        </w:tc>
      </w:tr>
      <w:tr w:rsidR="00B1636A" w:rsidRPr="000E40F7" w14:paraId="01C75649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F694A1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111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B0CA3E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7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B79A1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5C571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4637C" w14:textId="77777777" w:rsidR="00B1636A" w:rsidRPr="000E40F7" w:rsidRDefault="00B1636A" w:rsidP="00572665">
            <w:pPr>
              <w:pStyle w:val="1"/>
              <w:rPr>
                <w:rFonts w:hAnsi="標楷體"/>
                <w:bCs w:val="0"/>
                <w:sz w:val="20"/>
              </w:rPr>
            </w:pPr>
            <w:r w:rsidRPr="000E40F7">
              <w:rPr>
                <w:rFonts w:hAnsi="標楷體" w:hint="eastAsia"/>
                <w:noProof/>
                <w:sz w:val="20"/>
              </w:rPr>
              <w:t>財產收入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940F3" w14:textId="77777777" w:rsidR="00B1636A" w:rsidRPr="000E40F7" w:rsidRDefault="00B1636A" w:rsidP="00572665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5D66E6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3,688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41370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81D1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0111B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8D234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8F5F5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972C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63FB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8665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CAFD4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b/>
                <w:noProof/>
                <w:sz w:val="20"/>
              </w:rPr>
              <w:t>3,688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639FBA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F383FB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1AECC0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F98745" w14:textId="77777777" w:rsidR="00B1636A" w:rsidRPr="000E40F7" w:rsidRDefault="00B1636A" w:rsidP="00572665">
            <w:pPr>
              <w:jc w:val="both"/>
              <w:rPr>
                <w:rFonts w:ascii="細明體" w:eastAsia="細明體"/>
                <w:b/>
                <w:sz w:val="20"/>
              </w:rPr>
            </w:pPr>
          </w:p>
        </w:tc>
      </w:tr>
      <w:tr w:rsidR="00B1636A" w14:paraId="1A8E3027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45D781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69576B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B6F66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30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FD797E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2A9DA8" w14:textId="6509F017" w:rsidR="00B1636A" w:rsidRPr="0079066B" w:rsidRDefault="0079066B" w:rsidP="00572665">
            <w:pPr>
              <w:pStyle w:val="1"/>
              <w:ind w:leftChars="100" w:left="240"/>
              <w:rPr>
                <w:rFonts w:hAnsi="標楷體"/>
                <w:b w:val="0"/>
                <w:bCs w:val="0"/>
                <w:spacing w:val="-4"/>
                <w:sz w:val="20"/>
              </w:rPr>
            </w:pPr>
            <w:r w:rsidRPr="0079066B">
              <w:rPr>
                <w:rFonts w:hAnsi="標楷體" w:hint="eastAsia"/>
                <w:b w:val="0"/>
                <w:noProof/>
                <w:spacing w:val="-4"/>
                <w:sz w:val="20"/>
              </w:rPr>
              <w:t>高雄市政府</w:t>
            </w:r>
            <w:r w:rsidR="00B1636A" w:rsidRPr="0079066B">
              <w:rPr>
                <w:rFonts w:hAnsi="標楷體" w:hint="eastAsia"/>
                <w:b w:val="0"/>
                <w:noProof/>
                <w:spacing w:val="-4"/>
                <w:sz w:val="20"/>
              </w:rPr>
              <w:t>民政局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EF096D" w14:textId="77777777" w:rsidR="00B1636A" w:rsidRDefault="00B1636A" w:rsidP="00572665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97ACE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3,688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9135E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8D186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3AA306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8CF080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F3433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77080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53A33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A917C0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0DF05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3,688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88282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3377D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8938E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5A341E" w14:textId="77777777" w:rsidR="00B1636A" w:rsidRDefault="00B1636A" w:rsidP="00572665">
            <w:pPr>
              <w:jc w:val="both"/>
              <w:rPr>
                <w:rFonts w:ascii="細明體" w:eastAsia="細明體"/>
                <w:sz w:val="20"/>
              </w:rPr>
            </w:pPr>
          </w:p>
        </w:tc>
      </w:tr>
      <w:tr w:rsidR="00B1636A" w14:paraId="5E83CF0C" w14:textId="77777777" w:rsidTr="0079066B">
        <w:trPr>
          <w:cantSplit/>
          <w:trHeight w:val="907"/>
          <w:jc w:val="center"/>
        </w:trPr>
        <w:tc>
          <w:tcPr>
            <w:tcW w:w="6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BDA060F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62748A3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3C1A713A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5D769A01" w14:textId="77777777" w:rsidR="00B1636A" w:rsidRPr="00280658" w:rsidRDefault="00B1636A" w:rsidP="00572665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1</w:t>
            </w:r>
          </w:p>
        </w:tc>
        <w:tc>
          <w:tcPr>
            <w:tcW w:w="1858" w:type="dxa"/>
            <w:tcBorders>
              <w:top w:val="nil"/>
            </w:tcBorders>
            <w:shd w:val="clear" w:color="auto" w:fill="auto"/>
            <w:vAlign w:val="center"/>
          </w:tcPr>
          <w:p w14:paraId="29FF13B2" w14:textId="77777777" w:rsidR="00B1636A" w:rsidRPr="000E40F7" w:rsidRDefault="00B1636A" w:rsidP="00572665">
            <w:pPr>
              <w:pStyle w:val="1"/>
              <w:ind w:leftChars="200" w:left="480"/>
              <w:rPr>
                <w:rFonts w:hAnsi="標楷體"/>
                <w:b w:val="0"/>
                <w:bCs w:val="0"/>
                <w:sz w:val="20"/>
              </w:rPr>
            </w:pPr>
            <w:r w:rsidRPr="000E40F7">
              <w:rPr>
                <w:rFonts w:hAnsi="標楷體" w:hint="eastAsia"/>
                <w:b w:val="0"/>
                <w:noProof/>
                <w:sz w:val="20"/>
              </w:rPr>
              <w:t>財產孳息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vAlign w:val="center"/>
          </w:tcPr>
          <w:p w14:paraId="39A36CC1" w14:textId="495C689B" w:rsidR="00B1636A" w:rsidRDefault="00B1636A" w:rsidP="00572665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A5162C">
              <w:rPr>
                <w:rFonts w:ascii="標楷體" w:eastAsia="標楷體" w:hAnsi="標楷體" w:hint="eastAsia"/>
                <w:noProof/>
                <w:sz w:val="20"/>
              </w:rPr>
              <w:t>減列</w:t>
            </w:r>
            <w:r w:rsidRPr="006E0EE1">
              <w:rPr>
                <w:rFonts w:ascii="標楷體" w:eastAsia="標楷體" w:hAnsi="標楷體" w:hint="eastAsia"/>
                <w:noProof/>
                <w:sz w:val="20"/>
              </w:rPr>
              <w:t>溢保留應收使用補償金</w:t>
            </w:r>
            <w:r w:rsidR="0079066B" w:rsidRPr="0079066B">
              <w:rPr>
                <w:rFonts w:ascii="標楷體" w:eastAsia="標楷體" w:hAnsi="標楷體" w:hint="eastAsia"/>
                <w:noProof/>
                <w:sz w:val="20"/>
              </w:rPr>
              <w:t>之</w:t>
            </w:r>
            <w:r w:rsidRPr="006E0EE1">
              <w:rPr>
                <w:rFonts w:ascii="標楷體" w:eastAsia="標楷體" w:hAnsi="標楷體" w:hint="eastAsia"/>
                <w:noProof/>
                <w:sz w:val="20"/>
              </w:rPr>
              <w:t>利息收入</w:t>
            </w:r>
            <w:r w:rsidR="006E0EE1" w:rsidRPr="006E0EE1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086" w:type="dxa"/>
            <w:tcBorders>
              <w:top w:val="nil"/>
            </w:tcBorders>
            <w:shd w:val="clear" w:color="auto" w:fill="auto"/>
            <w:vAlign w:val="center"/>
          </w:tcPr>
          <w:p w14:paraId="4D9000D4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3,688</w:t>
            </w: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center"/>
          </w:tcPr>
          <w:p w14:paraId="287CA141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center"/>
          </w:tcPr>
          <w:p w14:paraId="5043051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center"/>
          </w:tcPr>
          <w:p w14:paraId="36273253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</w:tcBorders>
            <w:shd w:val="clear" w:color="auto" w:fill="auto"/>
            <w:vAlign w:val="center"/>
          </w:tcPr>
          <w:p w14:paraId="18C2745E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center"/>
          </w:tcPr>
          <w:p w14:paraId="76F7084C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center"/>
          </w:tcPr>
          <w:p w14:paraId="7E0636C1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center"/>
          </w:tcPr>
          <w:p w14:paraId="4F6F80B9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6" w:type="dxa"/>
            <w:tcBorders>
              <w:top w:val="nil"/>
            </w:tcBorders>
            <w:shd w:val="clear" w:color="auto" w:fill="auto"/>
            <w:vAlign w:val="center"/>
          </w:tcPr>
          <w:p w14:paraId="03AA27BB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center"/>
          </w:tcPr>
          <w:p w14:paraId="31C2E15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/>
                <w:noProof/>
                <w:sz w:val="20"/>
              </w:rPr>
              <w:t>3,688</w:t>
            </w: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center"/>
          </w:tcPr>
          <w:p w14:paraId="1C4B871F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87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188B72CD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BFE157" w14:textId="77777777" w:rsidR="00B1636A" w:rsidRPr="00280658" w:rsidRDefault="00B1636A" w:rsidP="0057266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8065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321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3434894B" w14:textId="5638E5A0" w:rsidR="00B1636A" w:rsidRDefault="00B1636A" w:rsidP="00572665">
            <w:pPr>
              <w:jc w:val="both"/>
              <w:rPr>
                <w:rFonts w:ascii="細明體" w:eastAsia="細明體"/>
                <w:sz w:val="20"/>
              </w:rPr>
            </w:pPr>
          </w:p>
        </w:tc>
      </w:tr>
    </w:tbl>
    <w:p w14:paraId="4C0C7524" w14:textId="77777777" w:rsidR="00FF20B0" w:rsidRDefault="00FF20B0">
      <w:pPr>
        <w:ind w:right="414"/>
        <w:rPr>
          <w:rFonts w:eastAsia="標楷體"/>
          <w:sz w:val="22"/>
        </w:rPr>
      </w:pPr>
    </w:p>
    <w:sectPr w:rsidR="00FF20B0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46A4C" w14:textId="77777777" w:rsidR="00B1636A" w:rsidRDefault="00B1636A">
      <w:r>
        <w:separator/>
      </w:r>
    </w:p>
  </w:endnote>
  <w:endnote w:type="continuationSeparator" w:id="0">
    <w:p w14:paraId="099A0DFF" w14:textId="77777777" w:rsidR="00B1636A" w:rsidRDefault="00B1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6C1DE" w14:textId="77777777" w:rsidR="00B1636A" w:rsidRDefault="00B1636A">
      <w:r>
        <w:separator/>
      </w:r>
    </w:p>
  </w:footnote>
  <w:footnote w:type="continuationSeparator" w:id="0">
    <w:p w14:paraId="71BD7C8A" w14:textId="77777777" w:rsidR="00B1636A" w:rsidRDefault="00B16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EA493" w14:textId="0F474851" w:rsidR="00FF20B0" w:rsidRDefault="00FF20B0">
    <w:pPr>
      <w:jc w:val="center"/>
    </w:pPr>
    <w:r w:rsidRPr="001D65D7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0E7D2E" w:rsidRPr="000E7D2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1D65D7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0E7D2E" w:rsidRPr="000E7D2E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Pr="001D65D7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</w:t>
    </w:r>
    <w:r w:rsidRPr="001D65D7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Pr="001D65D7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1D65D7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1D65D7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0E7D2E" w:rsidRPr="000E7D2E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8EDE6" w14:textId="47BD28C6" w:rsidR="00FF20B0" w:rsidRDefault="00FF20B0">
    <w:pPr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0E7D2E" w:rsidRPr="000E7D2E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0E7D2E" w:rsidRPr="000E7D2E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>
      <w:rPr>
        <w:rFonts w:ascii="標楷體" w:eastAsia="標楷體" w:hint="eastAsia"/>
        <w:b/>
        <w:spacing w:val="60"/>
        <w:sz w:val="32"/>
        <w:u w:val="single"/>
      </w:rPr>
      <w:t>總決算以前年度歲入</w:t>
    </w:r>
    <w:r>
      <w:rPr>
        <w:rFonts w:eastAsia="標楷體" w:hint="eastAsia"/>
        <w:b/>
        <w:spacing w:val="60"/>
        <w:sz w:val="32"/>
        <w:u w:val="single"/>
      </w:rPr>
      <w:t>轉入數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connectString w:val=""/>
    <w:query w:val="SELECT * FROM 以前年度歲入決算修正數明細表.doc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6A"/>
    <w:rsid w:val="000E7D2E"/>
    <w:rsid w:val="001B212C"/>
    <w:rsid w:val="001D65D7"/>
    <w:rsid w:val="00280658"/>
    <w:rsid w:val="003562E7"/>
    <w:rsid w:val="0037184A"/>
    <w:rsid w:val="003E4919"/>
    <w:rsid w:val="0063592F"/>
    <w:rsid w:val="006E0EE1"/>
    <w:rsid w:val="00772259"/>
    <w:rsid w:val="0079066B"/>
    <w:rsid w:val="00AE549A"/>
    <w:rsid w:val="00AF7B7F"/>
    <w:rsid w:val="00B1368B"/>
    <w:rsid w:val="00B1636A"/>
    <w:rsid w:val="00D81598"/>
    <w:rsid w:val="00F53D49"/>
    <w:rsid w:val="00FF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1EF1DB"/>
  <w15:chartTrackingRefBased/>
  <w15:docId w15:val="{37F9C146-5A4D-4CAB-A13D-96FB450A1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OKNdjSZ7V1UR76&#20197;&#21069;&#24180;&#24230;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HOKNdjSZ7V1UR76以前年度歲入決算修正數明細表.dot</Template>
  <TotalTime>6</TotalTime>
  <Pages>1</Pages>
  <Words>402</Words>
  <Characters>486</Characters>
  <Application>Microsoft Office Word</Application>
  <DocSecurity>0</DocSecurity>
  <Lines>4</Lines>
  <Paragraphs>1</Paragraphs>
  <ScaleCrop>false</ScaleCrop>
  <Company>N.A.O.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杜姿慧</dc:creator>
  <cp:keywords/>
  <cp:lastModifiedBy>林鳳頡</cp:lastModifiedBy>
  <cp:revision>3</cp:revision>
  <dcterms:created xsi:type="dcterms:W3CDTF">2024-06-06T07:58:00Z</dcterms:created>
  <dcterms:modified xsi:type="dcterms:W3CDTF">2024-06-27T09:16:00Z</dcterms:modified>
</cp:coreProperties>
</file>